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4B6" w:rsidRDefault="000934B6" w:rsidP="000934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BOTSTON</w:t>
      </w:r>
      <w:r>
        <w:rPr>
          <w:rFonts w:ascii="Times New Roman" w:hAnsi="Times New Roman" w:cs="Times New Roman"/>
          <w:sz w:val="24"/>
          <w:szCs w:val="24"/>
        </w:rPr>
        <w:t xml:space="preserve">      (fl.1425)</w:t>
      </w:r>
    </w:p>
    <w:p w:rsidR="000934B6" w:rsidRDefault="000934B6" w:rsidP="000934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0934B6" w:rsidRDefault="000934B6" w:rsidP="000934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34B6" w:rsidRDefault="000934B6" w:rsidP="000934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34B6" w:rsidRDefault="000934B6" w:rsidP="000934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Nov.1425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p.45)</w:t>
      </w:r>
    </w:p>
    <w:p w:rsidR="000934B6" w:rsidRDefault="000934B6" w:rsidP="000934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34B6" w:rsidRDefault="000934B6" w:rsidP="000934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34B6" w:rsidRDefault="000934B6" w:rsidP="000934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4B6" w:rsidRDefault="000934B6" w:rsidP="00564E3C">
      <w:pPr>
        <w:spacing w:after="0" w:line="240" w:lineRule="auto"/>
      </w:pPr>
      <w:r>
        <w:separator/>
      </w:r>
    </w:p>
  </w:endnote>
  <w:endnote w:type="continuationSeparator" w:id="0">
    <w:p w:rsidR="000934B6" w:rsidRDefault="000934B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934B6">
      <w:rPr>
        <w:rFonts w:ascii="Times New Roman" w:hAnsi="Times New Roman" w:cs="Times New Roman"/>
        <w:noProof/>
        <w:sz w:val="24"/>
        <w:szCs w:val="24"/>
      </w:rPr>
      <w:t>26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4B6" w:rsidRDefault="000934B6" w:rsidP="00564E3C">
      <w:pPr>
        <w:spacing w:after="0" w:line="240" w:lineRule="auto"/>
      </w:pPr>
      <w:r>
        <w:separator/>
      </w:r>
    </w:p>
  </w:footnote>
  <w:footnote w:type="continuationSeparator" w:id="0">
    <w:p w:rsidR="000934B6" w:rsidRDefault="000934B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4B6"/>
    <w:rsid w:val="000934B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7B4305-BCBC-4E7D-953B-BBA0E2185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2015-11-26T11:46:00Z</dcterms:created>
  <dcterms:modified xsi:type="dcterms:W3CDTF">2015-11-26T11:47:00Z</dcterms:modified>
</cp:coreProperties>
</file>